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D4FFC" w14:textId="5D4CE343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Margaret </w:t>
      </w:r>
      <w:r>
        <w:rPr>
          <w:rFonts w:cs="Times New Roman"/>
          <w:szCs w:val="24"/>
          <w:u w:val="single"/>
        </w:rPr>
        <w:t>BYSSHOP</w:t>
      </w:r>
      <w:r>
        <w:rPr>
          <w:rFonts w:cs="Times New Roman"/>
          <w:szCs w:val="24"/>
        </w:rPr>
        <w:t xml:space="preserve">      (fl.1483)</w:t>
      </w:r>
    </w:p>
    <w:p w14:paraId="41F26930" w14:textId="77777777" w:rsidR="00B34BC8" w:rsidRDefault="00B34BC8" w:rsidP="00B34BC8">
      <w:pPr>
        <w:pStyle w:val="NoSpacing"/>
        <w:rPr>
          <w:rFonts w:cs="Times New Roman"/>
          <w:szCs w:val="24"/>
        </w:rPr>
      </w:pPr>
    </w:p>
    <w:p w14:paraId="0BBA2CD5" w14:textId="77777777" w:rsidR="00B34BC8" w:rsidRDefault="00B34BC8" w:rsidP="00B34BC8">
      <w:pPr>
        <w:pStyle w:val="NoSpacing"/>
        <w:rPr>
          <w:rFonts w:cs="Times New Roman"/>
          <w:szCs w:val="24"/>
        </w:rPr>
      </w:pPr>
    </w:p>
    <w:p w14:paraId="0056AB6B" w14:textId="1092A17D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 = </w:t>
      </w:r>
      <w:r>
        <w:rPr>
          <w:rFonts w:cs="Times New Roman"/>
          <w:szCs w:val="24"/>
        </w:rPr>
        <w:t>John Noke(q.v.).</w:t>
      </w:r>
    </w:p>
    <w:p w14:paraId="17FAD8A7" w14:textId="6449FC5E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56398B0" w14:textId="58E5590D" w:rsidR="00B34BC8" w:rsidRDefault="00B34BC8" w:rsidP="00B34BC8">
      <w:pPr>
        <w:pStyle w:val="NoSpacing"/>
        <w:rPr>
          <w:rFonts w:cs="Times New Roman"/>
          <w:szCs w:val="24"/>
        </w:rPr>
      </w:pPr>
    </w:p>
    <w:p w14:paraId="71961BA4" w14:textId="4F57060D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= John Bysshop(q.v.).  (ibid.)</w:t>
      </w:r>
    </w:p>
    <w:p w14:paraId="0D563BAA" w14:textId="77777777" w:rsidR="00B34BC8" w:rsidRDefault="00B34BC8" w:rsidP="00B34BC8">
      <w:pPr>
        <w:pStyle w:val="NoSpacing"/>
        <w:rPr>
          <w:rFonts w:cs="Times New Roman"/>
          <w:szCs w:val="24"/>
        </w:rPr>
      </w:pPr>
    </w:p>
    <w:p w14:paraId="403BA50F" w14:textId="77777777" w:rsidR="00B34BC8" w:rsidRDefault="00B34BC8" w:rsidP="00B34BC8">
      <w:pPr>
        <w:pStyle w:val="NoSpacing"/>
        <w:rPr>
          <w:rFonts w:cs="Times New Roman"/>
          <w:szCs w:val="24"/>
        </w:rPr>
      </w:pPr>
    </w:p>
    <w:p w14:paraId="4B37F43E" w14:textId="1E07292E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As the executors of John Noke(q.v.), </w:t>
      </w:r>
      <w:r>
        <w:rPr>
          <w:rFonts w:cs="Times New Roman"/>
          <w:szCs w:val="24"/>
        </w:rPr>
        <w:t>she and John</w:t>
      </w:r>
      <w:r>
        <w:rPr>
          <w:rFonts w:cs="Times New Roman"/>
          <w:szCs w:val="24"/>
        </w:rPr>
        <w:t xml:space="preserve"> made a plaint of debt against </w:t>
      </w:r>
    </w:p>
    <w:p w14:paraId="3CA1B8A1" w14:textId="77777777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Fayrer of Chelmsford, Essex(q.v.).  (ibid.)</w:t>
      </w:r>
    </w:p>
    <w:p w14:paraId="2334C49E" w14:textId="77777777" w:rsidR="00B34BC8" w:rsidRDefault="00B34BC8" w:rsidP="00B34BC8">
      <w:pPr>
        <w:pStyle w:val="NoSpacing"/>
        <w:rPr>
          <w:rFonts w:cs="Times New Roman"/>
          <w:szCs w:val="24"/>
        </w:rPr>
      </w:pPr>
    </w:p>
    <w:p w14:paraId="3A67A9DB" w14:textId="77777777" w:rsidR="00B34BC8" w:rsidRDefault="00B34BC8" w:rsidP="00B34BC8">
      <w:pPr>
        <w:pStyle w:val="NoSpacing"/>
        <w:rPr>
          <w:rFonts w:cs="Times New Roman"/>
          <w:szCs w:val="24"/>
        </w:rPr>
      </w:pPr>
    </w:p>
    <w:p w14:paraId="35EC02D6" w14:textId="7ED998DE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2022</w:t>
      </w:r>
    </w:p>
    <w:p w14:paraId="7CCA8264" w14:textId="66B78807" w:rsidR="00B34BC8" w:rsidRDefault="00B34BC8" w:rsidP="00B34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p w14:paraId="02C211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65F1B" w14:textId="77777777" w:rsidR="00B34BC8" w:rsidRDefault="00B34BC8" w:rsidP="009139A6">
      <w:r>
        <w:separator/>
      </w:r>
    </w:p>
  </w:endnote>
  <w:endnote w:type="continuationSeparator" w:id="0">
    <w:p w14:paraId="3C688876" w14:textId="77777777" w:rsidR="00B34BC8" w:rsidRDefault="00B34B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DB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E2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F8C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71664" w14:textId="77777777" w:rsidR="00B34BC8" w:rsidRDefault="00B34BC8" w:rsidP="009139A6">
      <w:r>
        <w:separator/>
      </w:r>
    </w:p>
  </w:footnote>
  <w:footnote w:type="continuationSeparator" w:id="0">
    <w:p w14:paraId="5C5184BF" w14:textId="77777777" w:rsidR="00B34BC8" w:rsidRDefault="00B34B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C9F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519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EA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4BC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20578"/>
  <w15:chartTrackingRefBased/>
  <w15:docId w15:val="{4578BFC8-21C2-44AF-B21D-769DDF93B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34B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2023-03-19T15:58:00Z</dcterms:created>
  <dcterms:modified xsi:type="dcterms:W3CDTF">2023-03-19T16:00:00Z</dcterms:modified>
</cp:coreProperties>
</file>